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176cb5" w14:textId="1176cb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A3CC9">
        <w:t>17</w:t>
      </w:r>
      <w:r>
        <w:t>. St-</w:t>
      </w:r>
      <w:r w:rsidR="00CC60FD">
        <w:t>2</w:t>
      </w:r>
      <w:r w:rsidR="006A3CC9">
        <w:t>897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6A3CC9">
        <w:t>17</w:t>
      </w:r>
      <w:r>
        <w:t>. St-</w:t>
      </w:r>
      <w:r w:rsidR="00751EC6">
        <w:t>2</w:t>
      </w:r>
      <w:r w:rsidR="006A3CC9">
        <w:t>897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A3CC9" w:rsidP="006A3CC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A3CC9">
        <w:t xml:space="preserve">STAR MEDIA j.d.o.o. </w:t>
      </w:r>
      <w:r w:rsidR="006A3CC9">
        <w:t xml:space="preserve">za promidžbu, trgovinu i usluge, Zagreb, </w:t>
      </w:r>
      <w:proofErr w:type="spellStart"/>
      <w:r w:rsidR="006A3CC9">
        <w:t>Vitezićeva</w:t>
      </w:r>
      <w:proofErr w:type="spellEnd"/>
      <w:r w:rsidR="006A3CC9">
        <w:t xml:space="preserve"> ulica 45,</w:t>
      </w:r>
    </w:p>
    <w:p w:rsidR="006F725E" w:rsidP="006A3CC9" w:rsidRDefault="006A3CC9">
      <w:pPr>
        <w:tabs>
          <w:tab w:val="left" w:pos="709"/>
        </w:tabs>
        <w:ind w:left="708"/>
        <w:jc w:val="both"/>
      </w:pPr>
      <w:r>
        <w:t>OIB: 75957712367</w:t>
      </w:r>
    </w:p>
    <w:p w:rsidR="006A3CC9" w:rsidP="006A3CC9" w:rsidRDefault="006A3CC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3CC9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A3C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3CC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A3CC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A3CC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A3CC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C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3CC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3CC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3CC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2897</izvorni_sadrzaj>
    <derivirana_varijabla naziv="DomainObject.Predmet.Broj_1">2897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St-2897/2019</izvorni_sadrzaj>
    <derivirana_varijabla naziv="DomainObject.Predmet.OznakaBroj_1">St-2897/2019</derivirana_varijabla>
  </DomainObject.Predmet.OznakaBroj>
  <DomainObject.Predmet.OznakaBrojOptuznogAkta>
    <izvorni_sadrzaj>04-06-19-5089</izvorni_sadrzaj>
    <derivirana_varijabla naziv="DomainObject.Predmet.OznakaBrojOptuznogAkta_1">04-06-19-5089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MEDIA j.d.o.o. za promidžbu, trgovinu i usluge</izvorni_sadrzaj>
    <derivirana_varijabla naziv="DomainObject.Predmet.ProtustrankaFormated_1">  STAR MEDIA j.d.o.o. za promidžbu, trgovinu i usluge</derivirana_varijabla>
  </DomainObject.Predmet.ProtustrankaFormated>
  <DomainObject.Predmet.ProtustrankaFormatedOIB>
    <izvorni_sadrzaj>  STAR MEDIA j.d.o.o. za promidžbu, trgovinu i usluge, OIB 75957712367</izvorni_sadrzaj>
    <derivirana_varijabla naziv="DomainObject.Predmet.ProtustrankaFormatedOIB_1">  STAR MEDIA j.d.o.o. za promidžbu, trgovinu i usluge, OIB 75957712367</derivirana_varijabla>
  </DomainObject.Predmet.ProtustrankaFormatedOIB>
  <DomainObject.Predmet.ProtustrankaFormatedWithAdress>
    <izvorni_sadrzaj> STAR MEDIA j.d.o.o. za promidžbu, trgovinu i usluge, Vitezićeva ulica 45, 10000 Zagreb</izvorni_sadrzaj>
    <derivirana_varijabla naziv="DomainObject.Predmet.ProtustrankaFormatedWithAdress_1"> STAR MEDIA j.d.o.o. za promidžbu, trgovinu i usluge, Vitezićeva ulica 45, 10000 Zagreb</derivirana_varijabla>
  </DomainObject.Predmet.ProtustrankaFormatedWithAdress>
  <DomainObject.Predmet.ProtustrankaFormatedWithAdressOIB>
    <izvorni_sadrzaj> STAR MEDIA j.d.o.o. za promidžbu, trgovinu i usluge, OIB 75957712367, Vitezićeva ulica 45, 10000 Zagreb</izvorni_sadrzaj>
    <derivirana_varijabla naziv="DomainObject.Predmet.ProtustrankaFormatedWithAdressOIB_1"> STAR MEDIA j.d.o.o. za promidžbu, trgovinu i usluge, OIB 75957712367, Vitezićeva ulica 45, 10000 Zagreb</derivirana_varijabla>
  </DomainObject.Predmet.ProtustrankaFormatedWithAdressOIB>
  <DomainObject.Predmet.ProtustrankaWithAdress>
    <izvorni_sadrzaj>STAR MEDIA j.d.o.o. za promidžbu, trgovinu i usluge Vitezićeva ulica 45, 10000 Zagreb</izvorni_sadrzaj>
    <derivirana_varijabla naziv="DomainObject.Predmet.ProtustrankaWithAdress_1">STAR MEDIA j.d.o.o. za promidžbu, trgovinu i usluge Vitezićeva ulica 45, 10000 Zagreb</derivirana_varijabla>
  </DomainObject.Predmet.ProtustrankaWithAdress>
  <DomainObject.Predmet.ProtustrankaWithAdressOIB>
    <izvorni_sadrzaj>STAR MEDIA j.d.o.o. za promidžbu, trgovinu i usluge, OIB 75957712367, Vitezićeva ulica 45, 10000 Zagreb</izvorni_sadrzaj>
    <derivirana_varijabla naziv="DomainObject.Predmet.ProtustrankaWithAdressOIB_1">STAR MEDIA j.d.o.o. za promidžbu, trgovinu i usluge, OIB 75957712367, Vitezićeva ulica 45, 10000 Zagreb</derivirana_varijabla>
  </DomainObject.Predmet.ProtustrankaWithAdressOIB>
  <DomainObject.Predmet.ProtustrankaNazivFormated>
    <izvorni_sadrzaj>STAR MEDIA j.d.o.o. za promidžbu, trgovinu i usluge</izvorni_sadrzaj>
    <derivirana_varijabla naziv="DomainObject.Predmet.ProtustrankaNazivFormated_1">STAR MEDIA j.d.o.o. za promidžbu, trgovinu i usluge</derivirana_varijabla>
  </DomainObject.Predmet.ProtustrankaNazivFormated>
  <DomainObject.Predmet.ProtustrankaNazivFormatedOIB>
    <izvorni_sadrzaj>STAR MEDIA j.d.o.o. za promidžbu, trgovinu i usluge, OIB 75957712367</izvorni_sadrzaj>
    <derivirana_varijabla naziv="DomainObject.Predmet.ProtustrankaNazivFormatedOIB_1">STAR MEDIA j.d.o.o. za promidžbu, trgovinu i usluge, OIB 75957712367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 MEDIA j.d.o.o. za promidžbu, trgovinu i usluge</item>
    </izvorni_sadrzaj>
    <derivirana_varijabla naziv="DomainObject.Predmet.ProtuStrankaListFormated_1">
      <item>STAR MEDIA j.d.o.o. za promidžbu, trgovinu i usluge</item>
    </derivirana_varijabla>
  </DomainObject.Predmet.ProtuStrankaListFormated>
  <DomainObject.Predmet.ProtuStrankaListFormatedOIB>
    <izvorni_sadrzaj>
      <item>STAR MEDIA j.d.o.o. za promidžbu, trgovinu i usluge, OIB 75957712367</item>
    </izvorni_sadrzaj>
    <derivirana_varijabla naziv="DomainObject.Predmet.ProtuStrankaListFormatedOIB_1">
      <item>STAR MEDIA j.d.o.o. za promidžbu, trgovinu i usluge, OIB 75957712367</item>
    </derivirana_varijabla>
  </DomainObject.Predmet.ProtuStrankaListFormatedOIB>
  <DomainObject.Predmet.ProtuStrankaListFormatedWithAdress>
    <izvorni_sadrzaj>
      <item>STAR MEDIA j.d.o.o. za promidžbu, trgovinu i usluge, Vitezićeva ulica 45, 10000 Zagreb</item>
    </izvorni_sadrzaj>
    <derivirana_varijabla naziv="DomainObject.Predmet.ProtuStrankaListFormatedWithAdress_1">
      <item>STAR MEDIA j.d.o.o. za promidžbu, trgovinu i usluge, Vitezićeva ulica 45, 10000 Zagreb</item>
    </derivirana_varijabla>
  </DomainObject.Predmet.ProtuStrankaListFormatedWithAdress>
  <DomainObject.Predmet.ProtuStrankaListFormatedWithAdressOIB>
    <izvorni_sadrzaj>
      <item>STAR MEDIA j.d.o.o. za promidžbu, trgovinu i usluge, OIB 75957712367, Vitezićeva ulica 45, 10000 Zagreb</item>
    </izvorni_sadrzaj>
    <derivirana_varijabla naziv="DomainObject.Predmet.ProtuStrankaListFormatedWithAdressOIB_1">
      <item>STAR MEDIA j.d.o.o. za promidžbu, trgovinu i usluge, OIB 75957712367, Vitezićeva ulica 45, 10000 Zagreb</item>
    </derivirana_varijabla>
  </DomainObject.Predmet.ProtuStrankaListFormatedWithAdressOIB>
  <DomainObject.Predmet.ProtuStrankaListNazivFormated>
    <izvorni_sadrzaj>
      <item>STAR MEDIA j.d.o.o. za promidžbu, trgovinu i usluge</item>
    </izvorni_sadrzaj>
    <derivirana_varijabla naziv="DomainObject.Predmet.ProtuStrankaListNazivFormated_1">
      <item>STAR MEDIA j.d.o.o. za promidžbu, trgovinu i usluge</item>
    </derivirana_varijabla>
  </DomainObject.Predmet.ProtuStrankaListNazivFormated>
  <DomainObject.Predmet.ProtuStrankaListNazivFormatedOIB>
    <izvorni_sadrzaj>
      <item>STAR MEDIA j.d.o.o. za promidžbu, trgovinu i usluge, OIB 75957712367</item>
    </izvorni_sadrzaj>
    <derivirana_varijabla naziv="DomainObject.Predmet.ProtuStrankaListNazivFormatedOIB_1">
      <item>STAR MEDIA j.d.o.o. za promidžbu, trgovinu i usluge, OIB 75957712367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 MEDIA j.d.o.o. za promidžbu, trgovinu i usluge</izvorni_sadrzaj>
    <derivirana_varijabla naziv="DomainObject.Predmet.ProtustrankaIDrugi_1">STAR MEDIA j.d.o.o. za promidžbu,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STAR MEDIA j.d.o.o. za promidžbu, trgovinu i usluge, OIB 75957712367, Vitezićeva ulica 45, 10000 Zagreb</izvorni_sadrzaj>
    <derivirana_varijabla naziv="DomainObject.Predmet.ProtustrankaIDrugiAdressOIB_1">STAR MEDIA j.d.o.o. za promidžbu, trgovinu i usluge, OIB 75957712367, Vitezićeva ulica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 MEDIA j.d.o.o. za promidžbu, trgovinu i usluge</item>
      <item>Financijska agencija</item>
    </izvorni_sadrzaj>
    <derivirana_varijabla naziv="DomainObject.Predmet.SudioniciListNaziv_1">
      <item>STAR MEDIA j.d.o.o. za promidžbu, trgovinu i usluge</item>
      <item>Financijska agencija</item>
    </derivirana_varijabla>
  </DomainObject.Predmet.SudioniciListNaziv>
  <DomainObject.Predmet.SudioniciListAdressOIB>
    <izvorni_sadrzaj>
      <item>STAR MEDIA j.d.o.o. za promidžbu, trgovinu i usluge, OIB 75957712367, Vitezićeva ulica 45,10000 Zagreb</item>
      <item>Financijska agencija, OIB 85821130368, TRG SVIBANJSKIH ŽRTAVA 1995. 1,10000 Zagreb</item>
    </izvorni_sadrzaj>
    <derivirana_varijabla naziv="DomainObject.Predmet.SudioniciListAdressOIB_1">
      <item>STAR MEDIA j.d.o.o. za promidžbu, trgovinu i usluge, OIB 75957712367, Vitezićeva ulica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75957712367</item>
      <item>, OIB 85821130368</item>
    </izvorni_sadrzaj>
    <derivirana_varijabla naziv="DomainObject.Predmet.SudioniciListNazivOIB_1">
      <item>, OIB 75957712367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850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2019-12-16T09:48:00Z</cp:lastPrinted>
  <dcterms:modified xmlns:xsi="http://www.w3.org/2001/XMLSchema-instance" xsi:type="dcterms:W3CDTF">2019-12-16T09:48:00Z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